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A5F60" w:rsidRPr="00387A77" w:rsidTr="00CD2265">
        <w:trPr>
          <w:trHeight w:val="317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Γάντια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Νιτριλίου</w:t>
            </w:r>
            <w:proofErr w:type="spellEnd"/>
          </w:p>
        </w:tc>
      </w:tr>
      <w:tr w:rsidR="000A5F60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A5F60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A5F60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A5F60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A5F60" w:rsidRPr="00387A77" w:rsidRDefault="000A5F60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10101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Γάντια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Νιτριλίου</w:t>
            </w:r>
            <w:proofErr w:type="spellEnd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 xml:space="preserve"> Χωρίς Πούδρα σε Μαύρο Χρώμα 100 </w:t>
            </w:r>
            <w:proofErr w:type="spellStart"/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  <w:lang w:val="el-GR"/>
              </w:rPr>
              <w:t>τμχ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A5F60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5F60" w:rsidRPr="00387A77" w:rsidRDefault="000A5F60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45561E"/>
    <w:rsid w:val="005F039E"/>
    <w:rsid w:val="00774E8F"/>
    <w:rsid w:val="0086171E"/>
    <w:rsid w:val="009B7A50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2025-10-17T11:52:00Z</dcterms:created>
  <dcterms:modified xsi:type="dcterms:W3CDTF">2025-10-17T11:53:00Z</dcterms:modified>
</cp:coreProperties>
</file>